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8E5FD7" w:rsidP="00987D8D">
      <w:pPr>
        <w:pStyle w:val="Heading1"/>
      </w:pPr>
      <w:bookmarkStart w:id="0" w:name="_GoBack"/>
      <w:bookmarkEnd w:id="0"/>
      <w:r>
        <w:t>How to Create Positive Affirmations</w:t>
      </w:r>
    </w:p>
    <w:p w:rsidR="00987D8D" w:rsidRDefault="00987D8D" w:rsidP="00987D8D"/>
    <w:p w:rsidR="00987D8D" w:rsidRDefault="008E5FD7" w:rsidP="00987D8D">
      <w:r>
        <w:t xml:space="preserve">Whether you believe it or not, you can attract anything in your life that you give attention to, because like attracts like. Positive affirmations are a powerful tool that can make the opposite happen. By believing in </w:t>
      </w:r>
      <w:r>
        <w:t>a thought or sentence and repeating it to yourself regularly, you have the power to attract more positivity to your life.</w:t>
      </w:r>
    </w:p>
    <w:p w:rsidR="005C0C9C" w:rsidRDefault="005C0C9C" w:rsidP="00987D8D"/>
    <w:p w:rsidR="005C0C9C" w:rsidRDefault="008E5FD7" w:rsidP="00987D8D">
      <w:r>
        <w:t>Your words are incredibly powerful, and when done correctly, positive affirmations can be an impactful tool that will help you find t</w:t>
      </w:r>
      <w:r>
        <w:t>he power to accomplish things that you didn't think was possible. However, they only work if you believe them. Here's how to create positive affirmations that you can believe in and achieve all your life's greatest desires.</w:t>
      </w:r>
    </w:p>
    <w:p w:rsidR="005C0C9C" w:rsidRDefault="005C0C9C" w:rsidP="00987D8D"/>
    <w:p w:rsidR="005C0C9C" w:rsidRDefault="008E5FD7" w:rsidP="00987D8D">
      <w:pPr>
        <w:rPr>
          <w:b/>
        </w:rPr>
      </w:pPr>
      <w:r>
        <w:rPr>
          <w:b/>
        </w:rPr>
        <w:t>Identify What You Want</w:t>
      </w:r>
    </w:p>
    <w:p w:rsidR="00806AC5" w:rsidRDefault="008E5FD7" w:rsidP="00987D8D">
      <w:r>
        <w:t>To get s</w:t>
      </w:r>
      <w:r>
        <w:t>tarted writing a positive affirmation for your life, you have to think about what you really want. Think about what would make your life happier and write those thoughts down. The essential part of creating positive affirmations is ensuring that you are co</w:t>
      </w:r>
      <w:r>
        <w:t>mpletely clear about what you want without worrying about the when or the how.</w:t>
      </w:r>
    </w:p>
    <w:p w:rsidR="008A2525" w:rsidRDefault="008A2525" w:rsidP="00987D8D"/>
    <w:p w:rsidR="008A2525" w:rsidRDefault="008E5FD7" w:rsidP="00987D8D">
      <w:pPr>
        <w:rPr>
          <w:b/>
        </w:rPr>
      </w:pPr>
      <w:r>
        <w:rPr>
          <w:b/>
        </w:rPr>
        <w:t>List the Attributes You’ll Need</w:t>
      </w:r>
    </w:p>
    <w:p w:rsidR="008A2525" w:rsidRDefault="008E5FD7" w:rsidP="00987D8D">
      <w:r>
        <w:t>When you've identified what you want, the next step is determining the attributes that you'll need to achieve your goal. You should list between</w:t>
      </w:r>
      <w:r>
        <w:t xml:space="preserve"> four and six things. You attributes are the things that you need to be, rather than the things that you need to do. Once you've written these out, circle a few that you believe to be the most essential attributes that you will need to embody to reach your</w:t>
      </w:r>
      <w:r>
        <w:t xml:space="preserve"> goal.</w:t>
      </w:r>
    </w:p>
    <w:p w:rsidR="008A2525" w:rsidRDefault="008A2525" w:rsidP="00987D8D"/>
    <w:p w:rsidR="008A2525" w:rsidRDefault="008E5FD7" w:rsidP="00987D8D">
      <w:pPr>
        <w:rPr>
          <w:b/>
        </w:rPr>
      </w:pPr>
      <w:r>
        <w:rPr>
          <w:b/>
        </w:rPr>
        <w:t>Write Your Affirmation</w:t>
      </w:r>
    </w:p>
    <w:p w:rsidR="008A2525" w:rsidRDefault="008E5FD7" w:rsidP="00987D8D">
      <w:r>
        <w:t>Once you have your desires and attributes written down, it's time to create your affirmation. You want to create a statement that is between one and two sentences, and that states the goal and attributes in a positive and emp</w:t>
      </w:r>
      <w:r>
        <w:t>owering way. This can be challenging, so you should write down some ideas as they come to you and repeat them out loud.</w:t>
      </w:r>
    </w:p>
    <w:p w:rsidR="00192672" w:rsidRDefault="00192672" w:rsidP="00987D8D"/>
    <w:p w:rsidR="00192672" w:rsidRDefault="008E5FD7" w:rsidP="00987D8D">
      <w:pPr>
        <w:rPr>
          <w:b/>
        </w:rPr>
      </w:pPr>
      <w:r>
        <w:rPr>
          <w:b/>
        </w:rPr>
        <w:t>Practice Your New Affirmation</w:t>
      </w:r>
    </w:p>
    <w:p w:rsidR="00192672" w:rsidRDefault="008E5FD7" w:rsidP="00987D8D">
      <w:r>
        <w:t>Now that you’ve created an affirmation, it’s time to practice it and repeat it often. You want to be sure</w:t>
      </w:r>
      <w:r>
        <w:t xml:space="preserve"> to repeat your affirmations every day. To help </w:t>
      </w:r>
      <w:r>
        <w:lastRenderedPageBreak/>
        <w:t xml:space="preserve">you remember to say your statements you set a reminder on your phone, you can set your phone's background to a picture of your affirmation, so you see it every time you use your phone, or you can put them on </w:t>
      </w:r>
      <w:r>
        <w:t>Post-Its and place them around your home or office. Do whatever works for you.</w:t>
      </w:r>
    </w:p>
    <w:p w:rsidR="002B6EAE" w:rsidRDefault="002B6EAE" w:rsidP="00987D8D"/>
    <w:p w:rsidR="002B6EAE" w:rsidRPr="00192672" w:rsidRDefault="008E5FD7" w:rsidP="00987D8D">
      <w:r>
        <w:t xml:space="preserve">Affirmations are incredibly helpful in helping you achieve your desires as long as you do them correctly. You have the power to use your mind to create the future you desire. </w:t>
      </w:r>
    </w:p>
    <w:sectPr w:rsidR="002B6EAE" w:rsidRPr="00192672"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65C"/>
    <w:rsid w:val="00192672"/>
    <w:rsid w:val="002B6EAE"/>
    <w:rsid w:val="005C0C9C"/>
    <w:rsid w:val="006355AC"/>
    <w:rsid w:val="0064063D"/>
    <w:rsid w:val="00660AAD"/>
    <w:rsid w:val="00806AC5"/>
    <w:rsid w:val="008A2525"/>
    <w:rsid w:val="008E5FD7"/>
    <w:rsid w:val="00987D8D"/>
    <w:rsid w:val="00A2565C"/>
    <w:rsid w:val="00ED7616"/>
    <w:rsid w:val="00F20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63431D22-BFAF-6647-AA24-5B539D37A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445</Words>
  <Characters>2106</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2019-04-26T19:17:00Z</dcterms:created>
  <dcterms:modified xsi:type="dcterms:W3CDTF">2019-04-26T19:17:00Z</dcterms:modified>
  <cp:category/>
</cp:coreProperties>
</file>